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BDC" w:rsidRDefault="00D07BDC" w:rsidP="00D07BDC">
      <w:r>
        <w:rPr>
          <w:u w:val="single"/>
        </w:rPr>
        <w:t>Title</w:t>
      </w:r>
      <w:r>
        <w:t xml:space="preserve">:  </w:t>
      </w:r>
      <w:r w:rsidR="006B2CE0">
        <w:t>The Vision</w:t>
      </w:r>
      <w:r>
        <w:br/>
      </w:r>
      <w:r>
        <w:br/>
      </w:r>
      <w:r>
        <w:rPr>
          <w:u w:val="single"/>
        </w:rPr>
        <w:t>Genre</w:t>
      </w:r>
      <w:r>
        <w:t xml:space="preserve">: </w:t>
      </w:r>
      <w:r w:rsidR="006A0794">
        <w:t>Fantasy/Vampire Romance</w:t>
      </w:r>
      <w:r>
        <w:br/>
      </w:r>
      <w:r>
        <w:br/>
      </w:r>
      <w:r>
        <w:rPr>
          <w:u w:val="single"/>
        </w:rPr>
        <w:t>Setting</w:t>
      </w:r>
      <w:r>
        <w:t>:</w:t>
      </w:r>
      <w:r w:rsidR="006A0794">
        <w:t xml:space="preserve">  Modern times, Dover, England</w:t>
      </w:r>
      <w:r>
        <w:br/>
      </w:r>
    </w:p>
    <w:p w:rsidR="00D07BDC" w:rsidRDefault="00D07BDC" w:rsidP="00D07BDC">
      <w:r>
        <w:rPr>
          <w:u w:val="single"/>
        </w:rPr>
        <w:t>Plot Summary</w:t>
      </w:r>
      <w:proofErr w:type="gramStart"/>
      <w:r>
        <w:t>:</w:t>
      </w:r>
      <w:proofErr w:type="gramEnd"/>
      <w:r>
        <w:br/>
      </w:r>
      <w:r w:rsidR="006B2CE0">
        <w:t xml:space="preserve">Jillian </w:t>
      </w:r>
      <w:r w:rsidR="00EC4AC5">
        <w:t xml:space="preserve">Barnes prepares herself for a relaxing summer working in a sweets shop after a strenuous first year at university.  Her plans go awry when a </w:t>
      </w:r>
      <w:r w:rsidR="00D31EA3">
        <w:t>handsome man named Nathan claims that he is a vampire and, most shockingly, that she is destined to be one too.  Skeptical as always, Jillian does not believe him.  Ordered to take her back to his family’s estate, Nathan delays taking her because of the deep curiosity brought onto him by the sight and smell of her.  After a few days, he realizes that he cannot take her back to the others; his heart will not allow it.</w:t>
      </w:r>
      <w:r>
        <w:rPr>
          <w:u w:val="single"/>
        </w:rPr>
        <w:br/>
      </w:r>
      <w:r>
        <w:rPr>
          <w:u w:val="single"/>
        </w:rPr>
        <w:br/>
        <w:t>Characters</w:t>
      </w:r>
      <w:proofErr w:type="gramStart"/>
      <w:r>
        <w:t>:</w:t>
      </w:r>
      <w:proofErr w:type="gramEnd"/>
      <w:r>
        <w:br/>
      </w:r>
      <w:r w:rsidR="006675D5">
        <w:rPr>
          <w:i/>
        </w:rPr>
        <w:t>Nathan Parnell</w:t>
      </w:r>
      <w:r w:rsidR="006675D5">
        <w:t xml:space="preserve"> – Nathan is almost 200 years old, but was 21 when he was turned into a vampire.  Even though he is considerably older than most people on earth, Nathan still struggles with controlling himself.   He is not good at keeping to plans and has become reliant on his ability to improvise.  </w:t>
      </w:r>
      <w:r w:rsidR="006675D5">
        <w:br/>
      </w:r>
      <w:r w:rsidR="006675D5">
        <w:br/>
      </w:r>
      <w:proofErr w:type="spellStart"/>
      <w:r w:rsidR="006675D5">
        <w:rPr>
          <w:i/>
        </w:rPr>
        <w:t>Morcant</w:t>
      </w:r>
      <w:proofErr w:type="spellEnd"/>
      <w:r w:rsidR="006675D5">
        <w:rPr>
          <w:i/>
        </w:rPr>
        <w:t xml:space="preserve"> </w:t>
      </w:r>
      <w:proofErr w:type="spellStart"/>
      <w:r w:rsidR="006675D5">
        <w:rPr>
          <w:i/>
        </w:rPr>
        <w:t>Siosal</w:t>
      </w:r>
      <w:proofErr w:type="spellEnd"/>
      <w:r w:rsidR="006675D5">
        <w:t xml:space="preserve"> </w:t>
      </w:r>
      <w:r w:rsidR="006B2CE0">
        <w:t>–</w:t>
      </w:r>
      <w:r w:rsidR="006675D5">
        <w:t xml:space="preserve"> </w:t>
      </w:r>
      <w:r w:rsidR="006B2CE0">
        <w:t xml:space="preserve">No one knows the exact age of </w:t>
      </w:r>
      <w:proofErr w:type="spellStart"/>
      <w:r w:rsidR="006B2CE0">
        <w:t>Morcant</w:t>
      </w:r>
      <w:proofErr w:type="spellEnd"/>
      <w:r w:rsidR="006B2CE0">
        <w:t xml:space="preserve">.  So much time has gone by since he was turned that </w:t>
      </w:r>
      <w:proofErr w:type="spellStart"/>
      <w:r w:rsidR="006B2CE0">
        <w:t>Morcant</w:t>
      </w:r>
      <w:proofErr w:type="spellEnd"/>
      <w:r w:rsidR="006B2CE0">
        <w:t xml:space="preserve"> himself barely has any memories left of his human life.  He remembers the world before Christ and has been in Europe during every event since.  He has been gifted with the ability to see into the future, but he does not always read it correctly.  He is detached from the people and vampires around him.  His age makes him unable to relate.</w:t>
      </w:r>
      <w:r w:rsidR="006A0794">
        <w:br/>
      </w:r>
      <w:r w:rsidR="006A0794">
        <w:br/>
      </w:r>
      <w:r w:rsidR="006A0794">
        <w:rPr>
          <w:i/>
        </w:rPr>
        <w:t>Jillian Barnes</w:t>
      </w:r>
      <w:r w:rsidR="006A0794">
        <w:t xml:space="preserve"> – Jillian is a 19-year-old </w:t>
      </w:r>
      <w:r w:rsidR="006675D5">
        <w:t xml:space="preserve">girl who is studying mathematics in university.  Jillian is a very down-to-earth girl who tries to handle everything reasonably and logically.  She is the only child of a single mother, so Jillian is accustomed to taking care of her mother and being in charge of the household.  Jillian is strict when it comes to </w:t>
      </w:r>
      <w:proofErr w:type="gramStart"/>
      <w:r w:rsidR="006675D5">
        <w:t>herself</w:t>
      </w:r>
      <w:proofErr w:type="gramEnd"/>
      <w:r w:rsidR="006675D5">
        <w:t xml:space="preserve"> and others; she has little patience with people who are not behaving responsibly.</w:t>
      </w:r>
      <w:r>
        <w:br/>
      </w:r>
      <w:r>
        <w:br/>
      </w:r>
      <w:r>
        <w:rPr>
          <w:u w:val="single"/>
        </w:rPr>
        <w:t>Exposition</w:t>
      </w:r>
      <w:proofErr w:type="gramStart"/>
      <w:r>
        <w:t>:</w:t>
      </w:r>
      <w:proofErr w:type="gramEnd"/>
      <w:r>
        <w:br/>
      </w:r>
      <w:r w:rsidR="006B2CE0">
        <w:t xml:space="preserve">The story starts many miles from Dover, in an estate just south of the Scottish border.  </w:t>
      </w:r>
      <w:proofErr w:type="spellStart"/>
      <w:r w:rsidR="006B2CE0">
        <w:t>Morcant</w:t>
      </w:r>
      <w:proofErr w:type="spellEnd"/>
      <w:r w:rsidR="006B2CE0">
        <w:t xml:space="preserve"> </w:t>
      </w:r>
      <w:proofErr w:type="spellStart"/>
      <w:r w:rsidR="006B2CE0">
        <w:t>Soisal</w:t>
      </w:r>
      <w:proofErr w:type="spellEnd"/>
      <w:r w:rsidR="006B2CE0">
        <w:t xml:space="preserve"> is in his study when he gets a powerful vision.  The vision frightens him.  He immediately calls for a coven meeting.  He tells that he had a vision about a human that will be turned in the near future.  She will be very powerful, powerful enough to destroy the various covens across Britain.  He states that it is best for her to be captured by one of their own and turned in a manner that would ensure at she would be an ally and not an enemy.  A young-looking vampire named Nathan is chosen to retrieve her.</w:t>
      </w:r>
    </w:p>
    <w:p w:rsidR="00D07BDC" w:rsidRPr="000D7101" w:rsidRDefault="00D07BDC" w:rsidP="00D07BDC">
      <w:r>
        <w:rPr>
          <w:u w:val="single"/>
        </w:rPr>
        <w:t>Raising Action</w:t>
      </w:r>
      <w:proofErr w:type="gramStart"/>
      <w:r>
        <w:t>:</w:t>
      </w:r>
      <w:proofErr w:type="gramEnd"/>
      <w:r>
        <w:br/>
      </w:r>
      <w:r w:rsidR="00D31EA3">
        <w:t xml:space="preserve">Jillian is waiting for closing time in the sweets shop where she works when a young man enters.  She </w:t>
      </w:r>
      <w:r w:rsidR="00D31EA3">
        <w:lastRenderedPageBreak/>
        <w:t>casually tells him that he has only fifteen minutes to choose his purchase before she closes at 10pm.  She then goes back to her calculus textbook.  The man leans against the counter and introduces himself as Nathan Parnell.  Jillian rolls her eyes and does not return the introduction.  She starts closing up for the night.  As she passes by Nathan, he covers his mouth.  Jillian looks at him with disgust and Nathan just looks confused before he rushes out of the store.  Jillian thinks nothing of it.</w:t>
      </w:r>
      <w:r w:rsidR="00D31EA3">
        <w:br/>
        <w:t xml:space="preserve">The next day, Nathan is in a motel room with the shades drawn.  He is talking to one of the vampires from the estate, who says that </w:t>
      </w:r>
      <w:proofErr w:type="spellStart"/>
      <w:r w:rsidR="00D31EA3">
        <w:t>Morcant</w:t>
      </w:r>
      <w:proofErr w:type="spellEnd"/>
      <w:r w:rsidR="00D31EA3">
        <w:t xml:space="preserve"> wants an update on the mission.  Nathan says that he has located Jillian, but that she does not smell human.  The voice on the phone asks if she has already turned.  Nathan says that she hasn’t because she does not smell like a vampire either.</w:t>
      </w:r>
      <w:r w:rsidR="00D31EA3">
        <w:br/>
      </w:r>
      <w:r w:rsidR="009F23BC">
        <w:t>Nathan goes back to the candy shop near closing time again.  Jillian notices him and tells him that the store has a policy against loitering.  Nathan begins to asking casual questions, questions that stem purely from his curiosity and Jillian shuts him down.  He begins to get frustrated, but calms himself.  He asks if Jillian would like to see a late movie or anything with him.  Jillian kicks him out of the store.</w:t>
      </w:r>
      <w:r w:rsidR="009F23BC">
        <w:br/>
        <w:t>Nathan spends the next day on his laptop going through Jillian’s records.  He hacks into different federal level websites to find all of her records.  He finds out that she is the only child of a single mother and that there is no father listed on her birth certificate.  That night, before going to the store, Nathan swings by the restaurant where he knows that Jillian’s mother works as a bartender.  He goes into the bar and orders a drink.   Jillian’s mother smells just like any other human.</w:t>
      </w:r>
      <w:r w:rsidR="009F23BC">
        <w:br/>
        <w:t>Nathan goes to the sweets shop again and, again, asks Jillian for a night out. At this point, Jillian has been becoming quite lonely at her apartment since her mother closes the bar every night.  Nathan buys her a dinner at a local shop.  Jillian notices how intensely Nathan is watching her.  She also notices that Nathan has not touched his food.  Nathan tells her that he finds her absolutely fascinating and keeps asking her if she likes her food.  Jillian gets annoyed and says that she wants to go home.  Nathan backs off a bit and orders her dessert.</w:t>
      </w:r>
      <w:r w:rsidR="009F23BC">
        <w:br/>
        <w:t xml:space="preserve">Jillian and Nathan see each other at night several times over the next week, with Nathan asking more and more questions about her.  Jillian, at first, is startled but this, but eventually likes the fact that someone is so interested in her.  During one of their dates, Jillian slips as she is walking across the edge of a stone bridge.  Nathan catches her, more quickly than humanly possible, and then they kiss.  While they are kissing, Nathan suddenly pushes her away because his eyes have darkened and his incisors have lengthened- Jillian had scraped her ankle when she fell.  Jillian thinks that he is joking with her until he explains to her exactly why he was there and about </w:t>
      </w:r>
      <w:proofErr w:type="spellStart"/>
      <w:r w:rsidR="009F23BC">
        <w:t>Morcant’s</w:t>
      </w:r>
      <w:proofErr w:type="spellEnd"/>
      <w:r w:rsidR="009F23BC">
        <w:t xml:space="preserve"> vision.  Jillian does not believe him.  Nathan asks about her father.  Jillian says that her mother has no idea who her father is; that she used to party a lot and ended up pregnant.  That is all that she knows about her conception.  </w:t>
      </w:r>
      <w:r w:rsidR="00BF7636">
        <w:t>Jillian does not understand why Nathan knows all of this about her and calls him crazy.  She leaves.</w:t>
      </w:r>
      <w:r>
        <w:br/>
      </w:r>
      <w:r>
        <w:br/>
      </w:r>
      <w:r>
        <w:rPr>
          <w:u w:val="single"/>
        </w:rPr>
        <w:t>Climax</w:t>
      </w:r>
      <w:r>
        <w:br/>
      </w:r>
      <w:r w:rsidR="00BF7636">
        <w:t xml:space="preserve">Nathan gets a call the next morning from the vampire estate.  </w:t>
      </w:r>
      <w:proofErr w:type="spellStart"/>
      <w:r w:rsidR="00BF7636">
        <w:t>Morcant</w:t>
      </w:r>
      <w:proofErr w:type="spellEnd"/>
      <w:r w:rsidR="00BF7636">
        <w:t xml:space="preserve"> has grown impatient with Nathan and is on his way to take care of the girl.  Nathan hangs up and realizes that he cares about Jillian too much to allow the coven leader to destroy her.  He wraps up his face, arms, hands, everything in cloth and takes to the streets.  He knows that she starts her shift at 3pm, but cannot risk </w:t>
      </w:r>
      <w:proofErr w:type="spellStart"/>
      <w:r w:rsidR="00BF7636">
        <w:t>Morcant</w:t>
      </w:r>
      <w:proofErr w:type="spellEnd"/>
      <w:r w:rsidR="00BF7636">
        <w:t xml:space="preserve"> getting there before him.  </w:t>
      </w:r>
      <w:proofErr w:type="spellStart"/>
      <w:r w:rsidR="00BF7636">
        <w:t>Morcant’s</w:t>
      </w:r>
      <w:proofErr w:type="spellEnd"/>
      <w:r w:rsidR="00BF7636">
        <w:t xml:space="preserve"> old age has given him access to more abilities than Nathan.  When Jillian comes in to relieve the morning worker, Nathan immediately walks in.  Jillian tells him to leave, </w:t>
      </w:r>
      <w:r w:rsidR="00BF7636">
        <w:lastRenderedPageBreak/>
        <w:t xml:space="preserve">saying that she will call the police.  Nathan tells her that she needs to believe him or else she will die.  Jillian thinks that he is threatening her.  Desperate to prove himself, Nathan takes off one of his gloves and thrusts it into the sunlight coming through the front window.  </w:t>
      </w:r>
      <w:r w:rsidR="00E71897">
        <w:t>His hand is in the sunlight for a mere second before he has to rip it away.  The sunlight had already given him a second-degree burn all over the top of his hand.  Jillian is shocked, but she still does not want to believe.  She picks up the phone and looks at him and asks him to leave again.</w:t>
      </w:r>
      <w:r w:rsidR="00E71897">
        <w:br/>
        <w:t xml:space="preserve">Nathan stays near the shop for the rest of the day.  As soon as the sun disappeared, he notices a shadow begin to move swiftly over the town.  He runs into the shop just as the shadow darkens the windows and a screech sounds through the building.  Jillian asks what it is and Nathan explains that it is how </w:t>
      </w:r>
      <w:proofErr w:type="spellStart"/>
      <w:r w:rsidR="00E71897">
        <w:t>Morcant</w:t>
      </w:r>
      <w:proofErr w:type="spellEnd"/>
      <w:r w:rsidR="00E71897">
        <w:t xml:space="preserve"> tracks people.  They only have a minute or two before he will be at the shop.</w:t>
      </w:r>
      <w:r w:rsidR="00E71897">
        <w:br/>
        <w:t xml:space="preserve">Jillian and Nathan take off on foot.  Just as they round the corner of the street, they hear the windows blow out of the sweets shop; </w:t>
      </w:r>
      <w:proofErr w:type="spellStart"/>
      <w:r w:rsidR="00E71897">
        <w:t>Morcant</w:t>
      </w:r>
      <w:proofErr w:type="spellEnd"/>
      <w:r w:rsidR="00E71897">
        <w:t xml:space="preserve"> has arrived.  </w:t>
      </w:r>
      <w:r w:rsidR="00E97551">
        <w:t xml:space="preserve">The two are running when Jillian starts directing them where to go.  They end up running into an ancient-looking pub where Jillian grabs Nathan’s hand and leads him into the back, near the bathrooms.  She looks around to see if anyone is watching and then starts kicking at a wall.  Unable to break it, she asks Nathan to do it.  He slams into the wall, which gives to reveal a staircase leading into a dark tunnel.  Jillian takes out her cell phone, activates the flashlight, and leads the way into the tunnel.  Jillian tells Nathan that the tunnels lead all the way to Dover Castle and that the ones that they are in are almost as old as the castle itself; </w:t>
      </w:r>
      <w:proofErr w:type="spellStart"/>
      <w:r w:rsidR="00E97551">
        <w:t>Morcant’s</w:t>
      </w:r>
      <w:proofErr w:type="spellEnd"/>
      <w:r w:rsidR="00E97551">
        <w:t xml:space="preserve"> shadows cannot track them here.  Nathan asks how she knows this and she says that she does not know.</w:t>
      </w:r>
      <w:r w:rsidR="00E97551">
        <w:br/>
        <w:t>As they go further and further into the tunnels, they begin to lose track of time.  Finally, the tunnels open to a room.  Nathan sees some torches on the floor and lights two.  Jillian turns off her cell phone.  The room is covered in documents, crates, and a marble tomb that sits in the corner.  They investigate it and find the name “</w:t>
      </w:r>
      <w:proofErr w:type="spellStart"/>
      <w:r w:rsidR="00E97551">
        <w:t>Rabisu</w:t>
      </w:r>
      <w:proofErr w:type="spellEnd"/>
      <w:r w:rsidR="00E97551">
        <w:t xml:space="preserve">”.  Nathan gasps.  He explains that </w:t>
      </w:r>
      <w:proofErr w:type="spellStart"/>
      <w:r w:rsidR="00E97551">
        <w:t>Rabisu</w:t>
      </w:r>
      <w:proofErr w:type="spellEnd"/>
      <w:r w:rsidR="00E97551">
        <w:t xml:space="preserve"> is the oldest of vampires, that none came before him.  No one knows why his body would be in the UK, much less in a tomb that does not look old.  As they dig through the documents, they find out that </w:t>
      </w:r>
      <w:proofErr w:type="spellStart"/>
      <w:r w:rsidR="00E97551">
        <w:t>Rabisu</w:t>
      </w:r>
      <w:proofErr w:type="spellEnd"/>
      <w:r w:rsidR="00E97551">
        <w:t xml:space="preserve"> was not only a vampire demon, but had developed into an incubus.  </w:t>
      </w:r>
      <w:r w:rsidR="0035358D">
        <w:t xml:space="preserve">The documents state that </w:t>
      </w:r>
      <w:proofErr w:type="spellStart"/>
      <w:r w:rsidR="0035358D">
        <w:t>Rabisu</w:t>
      </w:r>
      <w:proofErr w:type="spellEnd"/>
      <w:r w:rsidR="0035358D">
        <w:t xml:space="preserve"> drank tainted blood and only had a few more years of life.  He grew weak quietly and tried to father a few children before his demise.  Those children would be able to find his tomb to learn of their destinies.</w:t>
      </w:r>
      <w:r w:rsidR="0035358D">
        <w:br/>
        <w:t>Nathan is shocked because vampires cannot have children.  The documents explain how children of incubuses are destined to live lonely lives because their mothers eventually forget about them.  No document states what happens if the incubus is also a vampire.</w:t>
      </w:r>
      <w:r w:rsidR="0035358D">
        <w:br/>
        <w:t xml:space="preserve">They hear a noise in the tunnel.  It sounds as if </w:t>
      </w:r>
      <w:proofErr w:type="spellStart"/>
      <w:r w:rsidR="0035358D">
        <w:t>Morcant</w:t>
      </w:r>
      <w:proofErr w:type="spellEnd"/>
      <w:r w:rsidR="0035358D">
        <w:t xml:space="preserve"> is following them.  As they are fleeing, Nathan drops the torches.  Jillian yells that she can see anyway, for the tomb seems to have awoken something inside of her.</w:t>
      </w:r>
      <w:r w:rsidR="0035358D">
        <w:br/>
        <w:t xml:space="preserve">They make it inside of Dover Castle and get clear to the main gallery when </w:t>
      </w:r>
      <w:proofErr w:type="spellStart"/>
      <w:r w:rsidR="0035358D">
        <w:t>Morcant</w:t>
      </w:r>
      <w:proofErr w:type="spellEnd"/>
      <w:r w:rsidR="0035358D">
        <w:t xml:space="preserve"> catches them.  He says that Nathan has betrayed the coven and that </w:t>
      </w:r>
      <w:r w:rsidR="0087139D">
        <w:t xml:space="preserve">both of them will be destroyed.  Nathan says that, according to legend, </w:t>
      </w:r>
      <w:proofErr w:type="spellStart"/>
      <w:r w:rsidR="0087139D">
        <w:t>Morcant</w:t>
      </w:r>
      <w:proofErr w:type="spellEnd"/>
      <w:r w:rsidR="0087139D">
        <w:t xml:space="preserve"> defeated </w:t>
      </w:r>
      <w:proofErr w:type="spellStart"/>
      <w:r w:rsidR="0087139D">
        <w:t>Rabisu</w:t>
      </w:r>
      <w:proofErr w:type="spellEnd"/>
      <w:r w:rsidR="0087139D">
        <w:t xml:space="preserve"> in battle around the time of Christ.  He asks why </w:t>
      </w:r>
      <w:proofErr w:type="spellStart"/>
      <w:r w:rsidR="0087139D">
        <w:t>Rabisu’s</w:t>
      </w:r>
      <w:proofErr w:type="spellEnd"/>
      <w:r w:rsidR="0087139D">
        <w:t xml:space="preserve"> body would be in a tomb that was built in the 12</w:t>
      </w:r>
      <w:r w:rsidR="0087139D">
        <w:rPr>
          <w:vertAlign w:val="superscript"/>
        </w:rPr>
        <w:t xml:space="preserve">th </w:t>
      </w:r>
      <w:r w:rsidR="0087139D">
        <w:t xml:space="preserve">century.  </w:t>
      </w:r>
      <w:proofErr w:type="spellStart"/>
      <w:r w:rsidR="0087139D">
        <w:t>Morcant</w:t>
      </w:r>
      <w:proofErr w:type="spellEnd"/>
      <w:r w:rsidR="0087139D">
        <w:t xml:space="preserve"> admits that he falsified that claim, but knows that </w:t>
      </w:r>
      <w:proofErr w:type="spellStart"/>
      <w:r w:rsidR="0087139D">
        <w:t>Rabisu</w:t>
      </w:r>
      <w:proofErr w:type="spellEnd"/>
      <w:r w:rsidR="0087139D">
        <w:t xml:space="preserve"> is finally dead.  He also knows that his only living offspring, Jillian, is destined to kill </w:t>
      </w:r>
      <w:proofErr w:type="spellStart"/>
      <w:r w:rsidR="0087139D">
        <w:t>Morcant</w:t>
      </w:r>
      <w:proofErr w:type="spellEnd"/>
      <w:r w:rsidR="0087139D">
        <w:t xml:space="preserve"> and reign as the new supreme leader of the British covens.  A battle ensues with Nathan doing most of the defending against </w:t>
      </w:r>
      <w:proofErr w:type="spellStart"/>
      <w:r w:rsidR="0087139D">
        <w:t>Morcant’s</w:t>
      </w:r>
      <w:proofErr w:type="spellEnd"/>
      <w:r w:rsidR="0087139D">
        <w:t xml:space="preserve"> attacks.  The older, stronger vampire eventually overpowers Nathan and moves to finish him off.  Jillian suddenly lunges and knocks </w:t>
      </w:r>
      <w:proofErr w:type="spellStart"/>
      <w:r w:rsidR="0087139D">
        <w:t>Morcant</w:t>
      </w:r>
      <w:proofErr w:type="spellEnd"/>
      <w:r w:rsidR="0087139D">
        <w:t xml:space="preserve"> into the far </w:t>
      </w:r>
      <w:r w:rsidR="0087139D">
        <w:lastRenderedPageBreak/>
        <w:t xml:space="preserve">wall.  The two begin a vicious onslaught that ends with </w:t>
      </w:r>
      <w:proofErr w:type="spellStart"/>
      <w:r w:rsidR="0087139D">
        <w:t>Morcant</w:t>
      </w:r>
      <w:proofErr w:type="spellEnd"/>
      <w:r w:rsidR="0087139D">
        <w:t xml:space="preserve"> buried in the collapsed gallery of Dover Castle.</w:t>
      </w:r>
      <w:r>
        <w:br/>
      </w:r>
      <w:r>
        <w:br/>
      </w:r>
      <w:r>
        <w:rPr>
          <w:u w:val="single"/>
        </w:rPr>
        <w:t>Falling Action</w:t>
      </w:r>
      <w:proofErr w:type="gramStart"/>
      <w:r>
        <w:t>:</w:t>
      </w:r>
      <w:proofErr w:type="gramEnd"/>
      <w:r>
        <w:br/>
      </w:r>
      <w:r w:rsidR="0087139D">
        <w:t xml:space="preserve">Weeks later, Jillian has accepted her fate as supreme ruler of the coven.  There are many in the coven </w:t>
      </w:r>
      <w:proofErr w:type="gramStart"/>
      <w:r w:rsidR="0087139D">
        <w:t>who</w:t>
      </w:r>
      <w:proofErr w:type="gramEnd"/>
      <w:r w:rsidR="0087139D">
        <w:t xml:space="preserve"> are against her in respect for </w:t>
      </w:r>
      <w:proofErr w:type="spellStart"/>
      <w:r w:rsidR="0087139D">
        <w:t>Morcant</w:t>
      </w:r>
      <w:proofErr w:type="spellEnd"/>
      <w:r w:rsidR="0087139D">
        <w:t>, but most are glad to see him gone.  Jillian has come to terms with the fact that her mother gave up her search for her daughter when she forgot about her daughter’s existence.  Nathan is known around the coven as the supreme leader’s lover and he is honored with her protection.</w:t>
      </w:r>
      <w:bookmarkStart w:id="0" w:name="_GoBack"/>
      <w:bookmarkEnd w:id="0"/>
      <w:r>
        <w:br/>
      </w:r>
    </w:p>
    <w:p w:rsidR="00D07BDC" w:rsidRDefault="00D07BDC" w:rsidP="00D07BDC"/>
    <w:p w:rsidR="00EC0E0C" w:rsidRDefault="00EC0E0C"/>
    <w:sectPr w:rsidR="00EC0E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794"/>
    <w:rsid w:val="0035358D"/>
    <w:rsid w:val="006675D5"/>
    <w:rsid w:val="006A0794"/>
    <w:rsid w:val="006B2CE0"/>
    <w:rsid w:val="0087139D"/>
    <w:rsid w:val="009F23BC"/>
    <w:rsid w:val="00BF7636"/>
    <w:rsid w:val="00D07BDC"/>
    <w:rsid w:val="00D31EA3"/>
    <w:rsid w:val="00E71897"/>
    <w:rsid w:val="00E97551"/>
    <w:rsid w:val="00EC0E0C"/>
    <w:rsid w:val="00EC4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ron\Documents\Shenan\oDesk\plo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9E4CD9C-6EAF-41E2-A423-8B060147C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plottemplate</Template>
  <TotalTime>168</TotalTime>
  <Pages>4</Pages>
  <Words>1687</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3</cp:revision>
  <dcterms:created xsi:type="dcterms:W3CDTF">2014-02-27T23:54:00Z</dcterms:created>
  <dcterms:modified xsi:type="dcterms:W3CDTF">2014-02-28T02:42:00Z</dcterms:modified>
</cp:coreProperties>
</file>